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172" w:rsidRDefault="00B82172" w:rsidP="00B82172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签名式样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B8217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172" w:rsidRDefault="00B82172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172" w:rsidRDefault="00B82172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172" w:rsidRDefault="00B82172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172" w:rsidRDefault="00B82172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172" w:rsidRDefault="00B82172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B8217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172" w:rsidRDefault="00B82172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82172" w:rsidRDefault="00B82172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82172" w:rsidRDefault="00B82172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82172" w:rsidRDefault="00B82172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82172" w:rsidRDefault="00B82172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B8217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172" w:rsidRDefault="00B82172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82172" w:rsidRDefault="00B82172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82172" w:rsidRDefault="00B82172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82172" w:rsidRDefault="00B82172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82172" w:rsidRDefault="00B82172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B8217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172" w:rsidRDefault="00B82172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82172" w:rsidRDefault="00B82172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82172" w:rsidRDefault="00B82172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82172" w:rsidRDefault="00B82172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82172" w:rsidRDefault="00B82172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B82172" w:rsidRDefault="00B82172" w:rsidP="00F35C47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B82172" w:rsidRDefault="00B82172" w:rsidP="00F35C47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2</w:t>
      </w:r>
      <w:r>
        <w:rPr>
          <w:rFonts w:ascii="黑体" w:eastAsia="黑体" w:hAnsi="黑体" w:cs="黑体" w:hint="eastAsia"/>
          <w:sz w:val="21"/>
          <w:szCs w:val="21"/>
        </w:rPr>
        <w:t>、最快办结时限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B82172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172" w:rsidRDefault="00B82172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82172" w:rsidRDefault="00B82172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B82172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172" w:rsidRDefault="00B82172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82172" w:rsidRDefault="00B82172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172" w:rsidRDefault="00B82172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82172" w:rsidRDefault="00B82172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B82172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172" w:rsidRDefault="00B82172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82172" w:rsidRDefault="00B82172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172" w:rsidRDefault="00B82172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82172" w:rsidRDefault="00B82172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B82172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172" w:rsidRDefault="00B82172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82172" w:rsidRDefault="00B82172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172" w:rsidRDefault="00B82172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82172" w:rsidRDefault="00B82172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B82172" w:rsidRPr="00412996" w:rsidRDefault="00B82172" w:rsidP="00D85863">
      <w:pPr>
        <w:rPr>
          <w:rFonts w:cs="Times New Roman"/>
        </w:rPr>
      </w:pPr>
    </w:p>
    <w:p w:rsidR="00B82172" w:rsidRPr="002B0D42" w:rsidRDefault="00B82172" w:rsidP="00D85863">
      <w:pPr>
        <w:rPr>
          <w:rFonts w:cs="Times New Roman"/>
        </w:rPr>
      </w:pPr>
    </w:p>
    <w:p w:rsidR="00B82172" w:rsidRPr="00D85863" w:rsidRDefault="00B82172">
      <w:pPr>
        <w:rPr>
          <w:rFonts w:cs="Times New Roman"/>
        </w:rPr>
      </w:pPr>
    </w:p>
    <w:sectPr w:rsidR="00B82172" w:rsidRPr="00D85863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172" w:rsidRDefault="00B82172" w:rsidP="00D8586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82172" w:rsidRDefault="00B82172" w:rsidP="00D8586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172" w:rsidRDefault="00B82172" w:rsidP="00D8586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82172" w:rsidRDefault="00B82172" w:rsidP="00D8586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65D1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078F2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3D01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D4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42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2996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5D1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0FEE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C74DE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05F19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C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091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761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676E1"/>
    <w:rsid w:val="00B708C4"/>
    <w:rsid w:val="00B70ED9"/>
    <w:rsid w:val="00B718A3"/>
    <w:rsid w:val="00B71A71"/>
    <w:rsid w:val="00B71CD3"/>
    <w:rsid w:val="00B74416"/>
    <w:rsid w:val="00B7695A"/>
    <w:rsid w:val="00B82172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5863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12F4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5C47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067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36D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863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8586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8586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85863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858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86</Words>
  <Characters>494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2018-07-21T11:38:00Z</dcterms:created>
  <dcterms:modified xsi:type="dcterms:W3CDTF">2018-08-04T06:37:00Z</dcterms:modified>
</cp:coreProperties>
</file>